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:rsidR="00B06752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St.Andrew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-by-the-Wardrobe, London.</w:t>
      </w:r>
    </w:p>
    <w:p w:rsidR="00B06752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6752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6752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to</w:t>
      </w: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B06752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p.364)</w:t>
      </w:r>
    </w:p>
    <w:p w:rsidR="00B06752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6752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6752" w:rsidRPr="00B06752" w:rsidRDefault="00B0675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B06752" w:rsidRPr="00B067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752" w:rsidRDefault="00B06752" w:rsidP="00564E3C">
      <w:pPr>
        <w:spacing w:after="0" w:line="240" w:lineRule="auto"/>
      </w:pPr>
      <w:r>
        <w:separator/>
      </w:r>
    </w:p>
  </w:endnote>
  <w:endnote w:type="continuationSeparator" w:id="0">
    <w:p w:rsidR="00B06752" w:rsidRDefault="00B0675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6752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752" w:rsidRDefault="00B06752" w:rsidP="00564E3C">
      <w:pPr>
        <w:spacing w:after="0" w:line="240" w:lineRule="auto"/>
      </w:pPr>
      <w:r>
        <w:separator/>
      </w:r>
    </w:p>
  </w:footnote>
  <w:footnote w:type="continuationSeparator" w:id="0">
    <w:p w:rsidR="00B06752" w:rsidRDefault="00B0675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752"/>
    <w:rsid w:val="00372DC6"/>
    <w:rsid w:val="00564E3C"/>
    <w:rsid w:val="0064591D"/>
    <w:rsid w:val="00B0675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1A1F0"/>
  <w15:chartTrackingRefBased/>
  <w15:docId w15:val="{E88C12DC-2C89-447D-9536-486606A2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2015-12-06T20:42:00Z</dcterms:created>
  <dcterms:modified xsi:type="dcterms:W3CDTF">2015-12-06T20:47:00Z</dcterms:modified>
</cp:coreProperties>
</file>